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776843D3" w14:textId="39ED6325" w:rsidR="002F7DB1" w:rsidRDefault="00D7084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Š</w:t>
            </w:r>
            <w:r w:rsidR="00142449">
              <w:rPr>
                <w:rFonts w:ascii="Microsoft Sans Serif" w:hAnsi="Microsoft Sans Serif" w:cs="Microsoft Sans Serif"/>
                <w:sz w:val="36"/>
                <w:szCs w:val="48"/>
              </w:rPr>
              <w:t>eltie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</w:p>
          <w:p w14:paraId="4C1C9167" w14:textId="6AB35A42" w:rsidR="000972EF" w:rsidRPr="000972EF" w:rsidRDefault="00E24098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E24098">
              <w:rPr>
                <w:rFonts w:ascii="Microsoft Sans Serif" w:hAnsi="Microsoft Sans Serif" w:cs="Microsoft Sans Serif"/>
                <w:sz w:val="36"/>
                <w:szCs w:val="48"/>
              </w:rPr>
              <w:t xml:space="preserve">Shetland </w:t>
            </w:r>
            <w:proofErr w:type="spellStart"/>
            <w:r w:rsidRPr="00E24098">
              <w:rPr>
                <w:rFonts w:ascii="Microsoft Sans Serif" w:hAnsi="Microsoft Sans Serif" w:cs="Microsoft Sans Serif"/>
                <w:sz w:val="36"/>
                <w:szCs w:val="48"/>
              </w:rPr>
              <w:t>Sheepdog</w:t>
            </w:r>
            <w:proofErr w:type="spellEnd"/>
          </w:p>
        </w:tc>
        <w:tc>
          <w:tcPr>
            <w:tcW w:w="4549" w:type="dxa"/>
          </w:tcPr>
          <w:p w14:paraId="7F02FD12" w14:textId="42679B1B" w:rsidR="000972EF" w:rsidRPr="000972EF" w:rsidRDefault="00EB7642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037EC5D8" wp14:editId="1506863B">
                  <wp:extent cx="2647950" cy="1760812"/>
                  <wp:effectExtent l="0" t="0" r="0" b="0"/>
                  <wp:docPr id="809118082" name="Obrázek 2" descr="Šeltie - Probbe.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Šeltie - Probbe.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3476" cy="1784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46"/>
        <w:gridCol w:w="2248"/>
        <w:gridCol w:w="2431"/>
        <w:gridCol w:w="1817"/>
        <w:gridCol w:w="1904"/>
      </w:tblGrid>
      <w:tr w:rsidR="00F419AF" w14:paraId="0DBBDAB2" w14:textId="77777777" w:rsidTr="006550ED">
        <w:trPr>
          <w:trHeight w:val="873"/>
        </w:trPr>
        <w:tc>
          <w:tcPr>
            <w:tcW w:w="748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256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431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820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891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F419AF" w14:paraId="5C9765AD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256" w:type="dxa"/>
          </w:tcPr>
          <w:p w14:paraId="6FD977B2" w14:textId="068CE164" w:rsidR="000972EF" w:rsidRPr="00865185" w:rsidRDefault="002F7DB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Mikroftalmus</w:t>
            </w:r>
            <w:proofErr w:type="spellEnd"/>
            <w:r w:rsidR="00023C1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 MOD</w:t>
            </w:r>
          </w:p>
        </w:tc>
        <w:tc>
          <w:tcPr>
            <w:tcW w:w="2431" w:type="dxa"/>
          </w:tcPr>
          <w:p w14:paraId="1A7AAD1C" w14:textId="0453C464" w:rsidR="000972EF" w:rsidRDefault="002F7DB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Vývojová anomálie</w:t>
            </w:r>
            <w:r w:rsidR="000A75AF">
              <w:rPr>
                <w:rFonts w:ascii="Microsoft Sans Serif" w:hAnsi="Microsoft Sans Serif" w:cs="Microsoft Sans Serif"/>
                <w:sz w:val="22"/>
                <w:szCs w:val="32"/>
              </w:rPr>
              <w:t xml:space="preserve">,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abnormálně malý bulbus spojený s kongenitálním </w:t>
            </w:r>
            <w:proofErr w:type="spellStart"/>
            <w:r w:rsidR="00DD6246">
              <w:rPr>
                <w:rFonts w:ascii="Microsoft Sans Serif" w:hAnsi="Microsoft Sans Serif" w:cs="Microsoft Sans Serif"/>
                <w:sz w:val="22"/>
                <w:szCs w:val="32"/>
              </w:rPr>
              <w:t>multi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okulárním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defektem</w:t>
            </w:r>
            <w:r w:rsidR="0033710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="001E3CD8">
              <w:rPr>
                <w:rFonts w:ascii="Microsoft Sans Serif" w:hAnsi="Microsoft Sans Serif" w:cs="Microsoft Sans Serif"/>
                <w:sz w:val="22"/>
                <w:szCs w:val="32"/>
              </w:rPr>
              <w:t>uni</w:t>
            </w:r>
            <w:proofErr w:type="spellEnd"/>
            <w:r w:rsidR="001E3CD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– nebo</w:t>
            </w:r>
            <w:r w:rsidR="0033710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bilaterálně</w:t>
            </w:r>
          </w:p>
          <w:p w14:paraId="04D1D37D" w14:textId="50BCD3F7" w:rsidR="000A75AF" w:rsidRPr="00865185" w:rsidRDefault="000A75AF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Kongenitální katarakta</w:t>
            </w:r>
          </w:p>
        </w:tc>
        <w:tc>
          <w:tcPr>
            <w:tcW w:w="1820" w:type="dxa"/>
          </w:tcPr>
          <w:p w14:paraId="00AB2493" w14:textId="74928BE3" w:rsidR="000972EF" w:rsidRPr="00865185" w:rsidRDefault="002F7DB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91" w:type="dxa"/>
          </w:tcPr>
          <w:p w14:paraId="40A6DDCA" w14:textId="62F403B1" w:rsidR="000972EF" w:rsidRPr="00865185" w:rsidRDefault="002F7DB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3949BCFD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256" w:type="dxa"/>
          </w:tcPr>
          <w:p w14:paraId="0C8C3290" w14:textId="60775142" w:rsidR="000972EF" w:rsidRPr="00865185" w:rsidRDefault="002F7DB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</w:t>
            </w:r>
            <w:r w:rsidR="00D7084A">
              <w:rPr>
                <w:rFonts w:ascii="Microsoft Sans Serif" w:hAnsi="Microsoft Sans Serif" w:cs="Microsoft Sans Serif"/>
                <w:sz w:val="22"/>
                <w:szCs w:val="32"/>
              </w:rPr>
              <w:t>istichiáza</w:t>
            </w:r>
          </w:p>
        </w:tc>
        <w:tc>
          <w:tcPr>
            <w:tcW w:w="2431" w:type="dxa"/>
          </w:tcPr>
          <w:p w14:paraId="797C6F16" w14:textId="27EA5F09" w:rsidR="000972EF" w:rsidRPr="00865185" w:rsidRDefault="00D330F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Výskyt možný s ulcerací rohovky</w:t>
            </w:r>
          </w:p>
        </w:tc>
        <w:tc>
          <w:tcPr>
            <w:tcW w:w="1820" w:type="dxa"/>
          </w:tcPr>
          <w:p w14:paraId="49F6EC95" w14:textId="455A2BB3" w:rsidR="00AC1EC2" w:rsidRPr="00AC1EC2" w:rsidRDefault="00AC1EC2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C1EC2">
              <w:rPr>
                <w:rFonts w:ascii="Microsoft Sans Serif" w:hAnsi="Microsoft Sans Serif" w:cs="Microsoft Sans Serif"/>
                <w:sz w:val="22"/>
                <w:szCs w:val="32"/>
              </w:rPr>
              <w:t>Auto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zomálně</w:t>
            </w:r>
          </w:p>
          <w:p w14:paraId="293FEA05" w14:textId="5D7DE76E" w:rsidR="00AC1EC2" w:rsidRPr="00AC1EC2" w:rsidRDefault="00B5439B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</w:t>
            </w:r>
            <w:r w:rsidR="00AC1EC2" w:rsidRPr="00AC1EC2">
              <w:rPr>
                <w:rFonts w:ascii="Microsoft Sans Serif" w:hAnsi="Microsoft Sans Serif" w:cs="Microsoft Sans Serif"/>
                <w:sz w:val="22"/>
                <w:szCs w:val="32"/>
              </w:rPr>
              <w:t>ominant</w:t>
            </w:r>
            <w:r w:rsidR="00AC1EC2">
              <w:rPr>
                <w:rFonts w:ascii="Microsoft Sans Serif" w:hAnsi="Microsoft Sans Serif" w:cs="Microsoft Sans Serif"/>
                <w:sz w:val="22"/>
                <w:szCs w:val="32"/>
              </w:rPr>
              <w:t>ní s neúplnou</w:t>
            </w:r>
          </w:p>
          <w:p w14:paraId="35BEA8B6" w14:textId="6848473C" w:rsidR="000972EF" w:rsidRPr="00865185" w:rsidRDefault="00AC1EC2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C1EC2">
              <w:rPr>
                <w:rFonts w:ascii="Microsoft Sans Serif" w:hAnsi="Microsoft Sans Serif" w:cs="Microsoft Sans Serif"/>
                <w:sz w:val="22"/>
                <w:szCs w:val="32"/>
              </w:rPr>
              <w:t>penetranc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í</w:t>
            </w:r>
          </w:p>
        </w:tc>
        <w:tc>
          <w:tcPr>
            <w:tcW w:w="1891" w:type="dxa"/>
          </w:tcPr>
          <w:p w14:paraId="6E5B228F" w14:textId="5C43297C" w:rsidR="000972EF" w:rsidRPr="00865185" w:rsidRDefault="005148BD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F419AF" w14:paraId="6B973089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430CAE59" w14:textId="222DF7F7" w:rsidR="002055B0" w:rsidRDefault="002055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256" w:type="dxa"/>
          </w:tcPr>
          <w:p w14:paraId="324C2522" w14:textId="6B17DB0A" w:rsidR="002055B0" w:rsidRDefault="003D1102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Bodová keratitida</w:t>
            </w:r>
          </w:p>
          <w:p w14:paraId="588976CE" w14:textId="7E1533AD" w:rsidR="003D1102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</w:t>
            </w:r>
            <w:r w:rsidR="00AF7E25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="003D1102">
              <w:rPr>
                <w:rFonts w:ascii="Microsoft Sans Serif" w:hAnsi="Microsoft Sans Serif" w:cs="Microsoft Sans Serif"/>
                <w:sz w:val="22"/>
                <w:szCs w:val="32"/>
              </w:rPr>
              <w:t>eratitis</w:t>
            </w:r>
            <w:r w:rsidR="00AF7E2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="00AF7E25">
              <w:rPr>
                <w:rFonts w:ascii="Microsoft Sans Serif" w:hAnsi="Microsoft Sans Serif" w:cs="Microsoft Sans Serif"/>
                <w:sz w:val="22"/>
                <w:szCs w:val="32"/>
              </w:rPr>
              <w:t>punctat</w:t>
            </w:r>
            <w:r w:rsidR="006D2874"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</w:tc>
        <w:tc>
          <w:tcPr>
            <w:tcW w:w="2431" w:type="dxa"/>
          </w:tcPr>
          <w:p w14:paraId="2C9F9AF3" w14:textId="21A9394D" w:rsidR="002055B0" w:rsidRDefault="004B7A43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Postižení mladších věkových kategorií</w:t>
            </w:r>
          </w:p>
        </w:tc>
        <w:tc>
          <w:tcPr>
            <w:tcW w:w="1820" w:type="dxa"/>
          </w:tcPr>
          <w:p w14:paraId="02081527" w14:textId="733CF14C" w:rsidR="002055B0" w:rsidRPr="00AC1EC2" w:rsidRDefault="004B7A43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91" w:type="dxa"/>
          </w:tcPr>
          <w:p w14:paraId="0B20277A" w14:textId="765D6F41" w:rsidR="002055B0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F419AF" w14:paraId="26C79A7A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44961226" w14:textId="527E01F3" w:rsidR="00444B73" w:rsidRDefault="00444B73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256" w:type="dxa"/>
          </w:tcPr>
          <w:p w14:paraId="4C4317E4" w14:textId="4FCA3BCE" w:rsidR="00444B73" w:rsidRDefault="0036208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 dystrofie rohovky</w:t>
            </w:r>
          </w:p>
        </w:tc>
        <w:tc>
          <w:tcPr>
            <w:tcW w:w="2431" w:type="dxa"/>
          </w:tcPr>
          <w:p w14:paraId="1D60B8A5" w14:textId="21CE0349" w:rsidR="0036208A" w:rsidRPr="0036208A" w:rsidRDefault="00887AC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 </w:t>
            </w:r>
            <w:r w:rsidR="0036208A" w:rsidRPr="0036208A">
              <w:rPr>
                <w:rFonts w:ascii="Microsoft Sans Serif" w:hAnsi="Microsoft Sans Serif" w:cs="Microsoft Sans Serif"/>
                <w:sz w:val="22"/>
                <w:szCs w:val="32"/>
              </w:rPr>
              <w:t xml:space="preserve">3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letech</w:t>
            </w:r>
            <w:r w:rsidR="0036208A" w:rsidRPr="0036208A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229860EB" w14:textId="58B86EDB" w:rsidR="0036208A" w:rsidRPr="0036208A" w:rsidRDefault="0036208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>anterior</w:t>
            </w:r>
            <w:r w:rsidR="00887ACA"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</w:p>
          <w:p w14:paraId="4ACADC14" w14:textId="6D771826" w:rsidR="0036208A" w:rsidRPr="0036208A" w:rsidRDefault="0036208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>mi</w:t>
            </w:r>
            <w:r w:rsidR="00887ACA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>ro</w:t>
            </w:r>
            <w:r w:rsidR="00887ACA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>rystali</w:t>
            </w:r>
            <w:r w:rsidR="00BB4CCB">
              <w:rPr>
                <w:rFonts w:ascii="Microsoft Sans Serif" w:hAnsi="Microsoft Sans Serif" w:cs="Microsoft Sans Serif"/>
                <w:sz w:val="22"/>
                <w:szCs w:val="32"/>
              </w:rPr>
              <w:t>cké</w:t>
            </w: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44F868BC" w14:textId="1A349D00" w:rsidR="00444B73" w:rsidRDefault="0036208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>epiteli</w:t>
            </w:r>
            <w:r w:rsidR="00BB4CCB"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36208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ulcer</w:t>
            </w:r>
            <w:r w:rsidR="00BB4CCB">
              <w:rPr>
                <w:rFonts w:ascii="Microsoft Sans Serif" w:hAnsi="Microsoft Sans Serif" w:cs="Microsoft Sans Serif"/>
                <w:sz w:val="22"/>
                <w:szCs w:val="32"/>
              </w:rPr>
              <w:t>ace</w:t>
            </w:r>
          </w:p>
        </w:tc>
        <w:tc>
          <w:tcPr>
            <w:tcW w:w="1820" w:type="dxa"/>
          </w:tcPr>
          <w:p w14:paraId="08D6C526" w14:textId="70B47989" w:rsidR="00444B73" w:rsidRDefault="0036208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91" w:type="dxa"/>
          </w:tcPr>
          <w:p w14:paraId="3255F5E8" w14:textId="243B5DD8" w:rsidR="00444B73" w:rsidRDefault="005148BD" w:rsidP="005148B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F419AF" w14:paraId="34A2F2DB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5CE40542" w14:textId="68012E01" w:rsidR="000972EF" w:rsidRPr="006A6FB0" w:rsidRDefault="008C0B4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256" w:type="dxa"/>
          </w:tcPr>
          <w:p w14:paraId="32AA9C87" w14:textId="5289AEB0" w:rsidR="000972EF" w:rsidRPr="00865185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 iris-iris</w:t>
            </w:r>
          </w:p>
        </w:tc>
        <w:tc>
          <w:tcPr>
            <w:tcW w:w="2431" w:type="dxa"/>
          </w:tcPr>
          <w:p w14:paraId="5643C1EE" w14:textId="1CA1E5D4" w:rsidR="000972EF" w:rsidRPr="00865185" w:rsidRDefault="000972EF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820" w:type="dxa"/>
          </w:tcPr>
          <w:p w14:paraId="0073ADF8" w14:textId="108CB5AD" w:rsidR="000972EF" w:rsidRPr="00865185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91" w:type="dxa"/>
          </w:tcPr>
          <w:p w14:paraId="08559300" w14:textId="19317070" w:rsidR="000972EF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0166715C" w14:textId="77777777" w:rsidR="00785C7D" w:rsidRDefault="00785C7D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E185726" w14:textId="77777777" w:rsidR="001E3CD8" w:rsidRDefault="00785C7D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lens,iris</w:t>
            </w:r>
            <w:proofErr w:type="spellEnd"/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 w:rsidR="001E3CD8"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</w:p>
          <w:p w14:paraId="70E5A2C9" w14:textId="2D1A1EB2" w:rsidR="00785C7D" w:rsidRPr="00865185" w:rsidRDefault="00785C7D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3EBF8B2B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6A4B87E9" w14:textId="3B11C820" w:rsidR="000972EF" w:rsidRPr="006A6FB0" w:rsidRDefault="008C0B4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256" w:type="dxa"/>
          </w:tcPr>
          <w:p w14:paraId="6EA9D301" w14:textId="3DA3F12E" w:rsidR="000972EF" w:rsidRPr="00865185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431" w:type="dxa"/>
          </w:tcPr>
          <w:p w14:paraId="5AE15047" w14:textId="65BE61F6" w:rsidR="008C0B4B" w:rsidRPr="008C0B4B" w:rsidRDefault="008C0B4B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C0B4B">
              <w:rPr>
                <w:rFonts w:ascii="Microsoft Sans Serif" w:hAnsi="Microsoft Sans Serif" w:cs="Microsoft Sans Serif"/>
                <w:sz w:val="22"/>
                <w:szCs w:val="32"/>
              </w:rPr>
              <w:t>Posterior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8C0B4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8C0B4B">
              <w:rPr>
                <w:rFonts w:ascii="Microsoft Sans Serif" w:hAnsi="Microsoft Sans Serif" w:cs="Microsoft Sans Serif"/>
                <w:sz w:val="22"/>
                <w:szCs w:val="32"/>
              </w:rPr>
              <w:t>orti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kální</w:t>
            </w:r>
            <w:r w:rsidR="00C71395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0410B3A5" w14:textId="25A809D2" w:rsidR="000972EF" w:rsidRPr="00865185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&gt;</w:t>
            </w:r>
            <w:r w:rsidR="008C0B4B" w:rsidRPr="008C0B4B">
              <w:rPr>
                <w:rFonts w:ascii="Microsoft Sans Serif" w:hAnsi="Microsoft Sans Serif" w:cs="Microsoft Sans Serif"/>
                <w:sz w:val="22"/>
                <w:szCs w:val="32"/>
              </w:rPr>
              <w:t xml:space="preserve"> 2</w:t>
            </w:r>
            <w:r w:rsidR="00C7139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let</w:t>
            </w:r>
          </w:p>
        </w:tc>
        <w:tc>
          <w:tcPr>
            <w:tcW w:w="1820" w:type="dxa"/>
          </w:tcPr>
          <w:p w14:paraId="6E91A646" w14:textId="57655351" w:rsidR="000972EF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B86E4CA" w14:textId="09FAC405" w:rsidR="004E4455" w:rsidRDefault="004E4455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FC8722C" w14:textId="7A20549F" w:rsidR="00FA6BD9" w:rsidRPr="00865185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891" w:type="dxa"/>
          </w:tcPr>
          <w:p w14:paraId="17D0C26D" w14:textId="319B6452" w:rsidR="000972EF" w:rsidRPr="00865185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10A935A8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554AB39B" w14:textId="599232D8" w:rsidR="00865185" w:rsidRDefault="00E53336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2256" w:type="dxa"/>
          </w:tcPr>
          <w:p w14:paraId="4D804E45" w14:textId="77777777" w:rsidR="00FA6BD9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</w:t>
            </w:r>
            <w:r w:rsidR="00D7084A">
              <w:rPr>
                <w:rFonts w:ascii="Microsoft Sans Serif" w:hAnsi="Microsoft Sans Serif" w:cs="Microsoft Sans Serif"/>
                <w:sz w:val="22"/>
                <w:szCs w:val="32"/>
              </w:rPr>
              <w:t>zie</w:t>
            </w:r>
          </w:p>
          <w:p w14:paraId="2DD929FC" w14:textId="2352ADA3" w:rsidR="00D7084A" w:rsidRPr="00865185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431" w:type="dxa"/>
          </w:tcPr>
          <w:p w14:paraId="2536E0C9" w14:textId="743EAAA9" w:rsidR="00865185" w:rsidRDefault="00D7084A" w:rsidP="001E3CD8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D7084A">
              <w:rPr>
                <w:rFonts w:ascii="Microsoft Sans Serif" w:hAnsi="Microsoft Sans Serif" w:cs="Microsoft Sans Serif"/>
                <w:sz w:val="22"/>
                <w:szCs w:val="32"/>
              </w:rPr>
              <w:t>multifokální</w:t>
            </w:r>
          </w:p>
          <w:p w14:paraId="68229F23" w14:textId="77777777" w:rsidR="00D7084A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2C78DE" w14:textId="2E4ECDBF" w:rsidR="00D7084A" w:rsidRPr="00D7084A" w:rsidRDefault="00D7084A" w:rsidP="001E3CD8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generalizovaná</w:t>
            </w:r>
          </w:p>
        </w:tc>
        <w:tc>
          <w:tcPr>
            <w:tcW w:w="1820" w:type="dxa"/>
          </w:tcPr>
          <w:p w14:paraId="1B4F3157" w14:textId="77777777" w:rsidR="00865185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36E46BA9" w14:textId="053BAC4D" w:rsidR="00FA6BD9" w:rsidRDefault="00FA6B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825D20F" w14:textId="2326141A" w:rsidR="00B71168" w:rsidRPr="00865185" w:rsidRDefault="00B7116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891" w:type="dxa"/>
          </w:tcPr>
          <w:p w14:paraId="6D56EE38" w14:textId="32AC691A" w:rsidR="00934B6C" w:rsidRDefault="00D7084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7AE683C1" w14:textId="06DDE2EB" w:rsidR="00865185" w:rsidRDefault="00865185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DF87B92" w14:textId="09571110" w:rsidR="00934B6C" w:rsidRPr="00865185" w:rsidRDefault="00934B6C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24CB0390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467C288D" w14:textId="2362AADE" w:rsidR="00865185" w:rsidRDefault="00934B6C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256" w:type="dxa"/>
          </w:tcPr>
          <w:p w14:paraId="4C947FA3" w14:textId="77777777" w:rsidR="006713D5" w:rsidRDefault="006713D5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Pozvolna progredující retinopatie</w:t>
            </w:r>
          </w:p>
          <w:p w14:paraId="76ACDDBB" w14:textId="4943E427" w:rsidR="006713D5" w:rsidRPr="006713D5" w:rsidRDefault="006713D5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6713D5">
              <w:rPr>
                <w:rFonts w:ascii="Microsoft Sans Serif" w:hAnsi="Microsoft Sans Serif" w:cs="Microsoft Sans Serif"/>
                <w:sz w:val="22"/>
                <w:szCs w:val="32"/>
              </w:rPr>
              <w:t>Slowly</w:t>
            </w:r>
            <w:proofErr w:type="spellEnd"/>
            <w:r w:rsidRPr="006713D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6713D5">
              <w:rPr>
                <w:rFonts w:ascii="Microsoft Sans Serif" w:hAnsi="Microsoft Sans Serif" w:cs="Microsoft Sans Serif"/>
                <w:sz w:val="22"/>
                <w:szCs w:val="32"/>
              </w:rPr>
              <w:t>progressing</w:t>
            </w:r>
            <w:proofErr w:type="spellEnd"/>
          </w:p>
          <w:p w14:paraId="242C7DBE" w14:textId="6C36556C" w:rsidR="00B71168" w:rsidRPr="00865185" w:rsidRDefault="006713D5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6713D5">
              <w:rPr>
                <w:rFonts w:ascii="Microsoft Sans Serif" w:hAnsi="Microsoft Sans Serif" w:cs="Microsoft Sans Serif"/>
                <w:sz w:val="22"/>
                <w:szCs w:val="32"/>
              </w:rPr>
              <w:t>retinopathy</w:t>
            </w:r>
            <w:proofErr w:type="spellEnd"/>
            <w:r w:rsidRPr="006713D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(SPR)</w:t>
            </w:r>
          </w:p>
        </w:tc>
        <w:tc>
          <w:tcPr>
            <w:tcW w:w="2431" w:type="dxa"/>
          </w:tcPr>
          <w:p w14:paraId="4387762D" w14:textId="40DFD5F5" w:rsidR="0029740C" w:rsidRPr="0029740C" w:rsidRDefault="0029740C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Pomalu </w:t>
            </w:r>
            <w:r w:rsidRPr="0029740C">
              <w:rPr>
                <w:rFonts w:ascii="Microsoft Sans Serif" w:hAnsi="Microsoft Sans Serif" w:cs="Microsoft Sans Serif"/>
                <w:sz w:val="22"/>
                <w:szCs w:val="32"/>
              </w:rPr>
              <w:t>progresiv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</w:p>
          <w:p w14:paraId="59E0B7AA" w14:textId="02EDB7B5" w:rsidR="00865185" w:rsidRPr="00865185" w:rsidRDefault="0029740C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</w:t>
            </w:r>
            <w:r w:rsidRPr="0029740C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oslepnutí</w:t>
            </w:r>
          </w:p>
        </w:tc>
        <w:tc>
          <w:tcPr>
            <w:tcW w:w="1820" w:type="dxa"/>
          </w:tcPr>
          <w:p w14:paraId="1CF2E634" w14:textId="7B77FC6D" w:rsidR="00865185" w:rsidRPr="00865185" w:rsidRDefault="001E3CD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="0021182E">
              <w:rPr>
                <w:rFonts w:ascii="Microsoft Sans Serif" w:hAnsi="Microsoft Sans Serif" w:cs="Microsoft Sans Serif"/>
                <w:sz w:val="22"/>
                <w:szCs w:val="32"/>
              </w:rPr>
              <w:t>utozomálně recesivní</w:t>
            </w:r>
          </w:p>
        </w:tc>
        <w:tc>
          <w:tcPr>
            <w:tcW w:w="1891" w:type="dxa"/>
          </w:tcPr>
          <w:p w14:paraId="2D760C85" w14:textId="7EE68B6A" w:rsidR="00865185" w:rsidRPr="00865185" w:rsidRDefault="001E3CD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390C7446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631D2C93" w14:textId="7AD5F2A0" w:rsidR="00B71168" w:rsidRDefault="00542F08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CH</w:t>
            </w:r>
          </w:p>
        </w:tc>
        <w:tc>
          <w:tcPr>
            <w:tcW w:w="2256" w:type="dxa"/>
          </w:tcPr>
          <w:p w14:paraId="27B8AC8B" w14:textId="77777777" w:rsidR="00542F08" w:rsidRDefault="00542F0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7143F404" w14:textId="451BECE4" w:rsidR="00B71168" w:rsidRDefault="00542F0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542F08"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431" w:type="dxa"/>
          </w:tcPr>
          <w:p w14:paraId="56F53DE1" w14:textId="766CC132" w:rsidR="00B71168" w:rsidRPr="00865185" w:rsidRDefault="00373A23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Diagnostikovaná ve věku </w:t>
            </w:r>
            <w:r w:rsidRPr="00373A23">
              <w:rPr>
                <w:rFonts w:ascii="Microsoft Sans Serif" w:hAnsi="Microsoft Sans Serif" w:cs="Microsoft Sans Serif"/>
                <w:sz w:val="22"/>
                <w:szCs w:val="32"/>
              </w:rPr>
              <w:t xml:space="preserve">2-8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let</w:t>
            </w:r>
          </w:p>
        </w:tc>
        <w:tc>
          <w:tcPr>
            <w:tcW w:w="1820" w:type="dxa"/>
          </w:tcPr>
          <w:p w14:paraId="7E49C2F4" w14:textId="4A130CAA" w:rsidR="00B71168" w:rsidRDefault="00CE48B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</w:t>
            </w:r>
          </w:p>
          <w:p w14:paraId="575D194B" w14:textId="5B5BB414" w:rsidR="00CE48B8" w:rsidRDefault="00CE48B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E48B8">
              <w:rPr>
                <w:rFonts w:ascii="Microsoft Sans Serif" w:hAnsi="Microsoft Sans Serif" w:cs="Microsoft Sans Serif"/>
                <w:sz w:val="22"/>
                <w:szCs w:val="32"/>
              </w:rPr>
              <w:t>CNGA1</w:t>
            </w:r>
          </w:p>
          <w:p w14:paraId="1953C778" w14:textId="38755291" w:rsidR="00CE48B8" w:rsidRDefault="00CE48B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891" w:type="dxa"/>
          </w:tcPr>
          <w:p w14:paraId="3E17FB32" w14:textId="60AB93AE" w:rsidR="00B71168" w:rsidRPr="00865185" w:rsidRDefault="00785C7D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412343B0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0C03272B" w14:textId="5416BD47" w:rsidR="0022597A" w:rsidRDefault="00FD5771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256" w:type="dxa"/>
          </w:tcPr>
          <w:p w14:paraId="0F7DF9EF" w14:textId="77777777" w:rsidR="00FD5771" w:rsidRDefault="00FD577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700242D5" w14:textId="68184784" w:rsidR="0022597A" w:rsidRDefault="00FD577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542F08"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431" w:type="dxa"/>
          </w:tcPr>
          <w:p w14:paraId="75AFADFA" w14:textId="6BC178FE" w:rsidR="0022597A" w:rsidRPr="0022597A" w:rsidRDefault="0022597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Subepiteli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proofErr w:type="spellEnd"/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6FB2429C" w14:textId="79210C62" w:rsidR="0022597A" w:rsidRPr="0022597A" w:rsidRDefault="0022597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mi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rystalin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ová</w:t>
            </w:r>
            <w:proofErr w:type="spellEnd"/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21CAD7A6" w14:textId="4EE38D32" w:rsidR="0022597A" w:rsidRPr="00865185" w:rsidRDefault="0022597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ve věku </w:t>
            </w:r>
            <w:r w:rsidRPr="0022597A">
              <w:rPr>
                <w:rFonts w:ascii="Microsoft Sans Serif" w:hAnsi="Microsoft Sans Serif" w:cs="Microsoft Sans Serif"/>
                <w:sz w:val="22"/>
                <w:szCs w:val="32"/>
              </w:rPr>
              <w:t xml:space="preserve">1-4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roku</w:t>
            </w:r>
          </w:p>
        </w:tc>
        <w:tc>
          <w:tcPr>
            <w:tcW w:w="1820" w:type="dxa"/>
          </w:tcPr>
          <w:p w14:paraId="26FCFA77" w14:textId="77777777" w:rsidR="00FD5771" w:rsidRDefault="00FD5771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recesivní</w:t>
            </w:r>
          </w:p>
          <w:p w14:paraId="7DBFAEED" w14:textId="067C9482" w:rsidR="0022597A" w:rsidRDefault="001F476E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BBS2</w:t>
            </w:r>
          </w:p>
        </w:tc>
        <w:tc>
          <w:tcPr>
            <w:tcW w:w="1891" w:type="dxa"/>
          </w:tcPr>
          <w:p w14:paraId="3DA6C012" w14:textId="63FFD62D" w:rsidR="0022597A" w:rsidRPr="00865185" w:rsidRDefault="001F476E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058B3484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2DD5635E" w14:textId="6D7AEE8E" w:rsidR="00B71168" w:rsidRDefault="008D161E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256" w:type="dxa"/>
          </w:tcPr>
          <w:p w14:paraId="3873195D" w14:textId="77777777" w:rsidR="008D161E" w:rsidRPr="008D161E" w:rsidRDefault="008D161E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Retinal</w:t>
            </w:r>
            <w:proofErr w:type="spellEnd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pigment</w:t>
            </w:r>
          </w:p>
          <w:p w14:paraId="32A0E931" w14:textId="77777777" w:rsidR="008D161E" w:rsidRPr="008D161E" w:rsidRDefault="008D161E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epithelial</w:t>
            </w:r>
            <w:proofErr w:type="spellEnd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dystrophy</w:t>
            </w:r>
            <w:proofErr w:type="spellEnd"/>
          </w:p>
          <w:p w14:paraId="6E51E0FE" w14:textId="621EBF8F" w:rsidR="008A0C3B" w:rsidRDefault="008D161E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D161E">
              <w:rPr>
                <w:rFonts w:ascii="Microsoft Sans Serif" w:hAnsi="Microsoft Sans Serif" w:cs="Microsoft Sans Serif"/>
                <w:sz w:val="22"/>
                <w:szCs w:val="32"/>
              </w:rPr>
              <w:t>(RPED)</w:t>
            </w:r>
          </w:p>
        </w:tc>
        <w:tc>
          <w:tcPr>
            <w:tcW w:w="2431" w:type="dxa"/>
          </w:tcPr>
          <w:p w14:paraId="563153ED" w14:textId="404D819E" w:rsidR="00B71168" w:rsidRPr="00865185" w:rsidRDefault="005A28CA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Jedinci starší</w:t>
            </w:r>
            <w:r w:rsidRPr="005A28CA">
              <w:rPr>
                <w:rFonts w:ascii="Microsoft Sans Serif" w:hAnsi="Microsoft Sans Serif" w:cs="Microsoft Sans Serif"/>
                <w:sz w:val="22"/>
                <w:szCs w:val="32"/>
              </w:rPr>
              <w:t xml:space="preserve"> 2-3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let</w:t>
            </w:r>
            <w:r w:rsidR="00D80302">
              <w:rPr>
                <w:rFonts w:ascii="Microsoft Sans Serif" w:hAnsi="Microsoft Sans Serif" w:cs="Microsoft Sans Serif"/>
                <w:sz w:val="22"/>
                <w:szCs w:val="32"/>
              </w:rPr>
              <w:t>, pozvolna progresivní</w:t>
            </w:r>
          </w:p>
        </w:tc>
        <w:tc>
          <w:tcPr>
            <w:tcW w:w="1820" w:type="dxa"/>
          </w:tcPr>
          <w:p w14:paraId="17069A53" w14:textId="77777777" w:rsidR="00B71168" w:rsidRDefault="008A0C3B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3D6D9B6A" w14:textId="15AB58ED" w:rsidR="008A0C3B" w:rsidRDefault="008A0C3B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891" w:type="dxa"/>
          </w:tcPr>
          <w:p w14:paraId="30F01610" w14:textId="27E5E9F6" w:rsidR="00B71168" w:rsidRPr="00865185" w:rsidRDefault="008A0C3B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F419AF" w14:paraId="4C632AB6" w14:textId="77777777" w:rsidTr="006550ED">
        <w:trPr>
          <w:cantSplit/>
          <w:trHeight w:val="1049"/>
        </w:trPr>
        <w:tc>
          <w:tcPr>
            <w:tcW w:w="748" w:type="dxa"/>
            <w:vAlign w:val="center"/>
          </w:tcPr>
          <w:p w14:paraId="486A511E" w14:textId="1C97E25A" w:rsidR="00B71168" w:rsidRDefault="008F4D1F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256" w:type="dxa"/>
          </w:tcPr>
          <w:p w14:paraId="754BB618" w14:textId="77777777" w:rsidR="003F6346" w:rsidRDefault="003F6346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oka kolií</w:t>
            </w:r>
          </w:p>
          <w:p w14:paraId="349B7A16" w14:textId="1006F0AC" w:rsidR="003F6346" w:rsidRPr="003F6346" w:rsidRDefault="003F6346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Collie</w:t>
            </w:r>
            <w:proofErr w:type="spellEnd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eye</w:t>
            </w:r>
            <w:proofErr w:type="spellEnd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anomaly</w:t>
            </w:r>
            <w:proofErr w:type="spellEnd"/>
          </w:p>
          <w:p w14:paraId="31B6C956" w14:textId="4BA7640D" w:rsidR="00B71168" w:rsidRDefault="003F6346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F6346">
              <w:rPr>
                <w:rFonts w:ascii="Microsoft Sans Serif" w:hAnsi="Microsoft Sans Serif" w:cs="Microsoft Sans Serif"/>
                <w:sz w:val="22"/>
                <w:szCs w:val="32"/>
              </w:rPr>
              <w:t>(CEA)</w:t>
            </w:r>
          </w:p>
        </w:tc>
        <w:tc>
          <w:tcPr>
            <w:tcW w:w="2431" w:type="dxa"/>
          </w:tcPr>
          <w:p w14:paraId="29F6EDFF" w14:textId="77777777" w:rsidR="00E87D01" w:rsidRPr="00E87D01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Choroidální hypoplazie, CRD</w:t>
            </w:r>
          </w:p>
          <w:p w14:paraId="011512B4" w14:textId="77777777" w:rsidR="00E87D01" w:rsidRPr="00E87D01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optického disku</w:t>
            </w:r>
          </w:p>
          <w:p w14:paraId="207B264F" w14:textId="77777777" w:rsidR="00E87D01" w:rsidRPr="00E87D01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Amoce</w:t>
            </w:r>
            <w:proofErr w:type="spellEnd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sítnice</w:t>
            </w:r>
          </w:p>
          <w:p w14:paraId="2F7970E7" w14:textId="77777777" w:rsidR="00E87D01" w:rsidRPr="00E87D01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Retinální hemoragie</w:t>
            </w:r>
          </w:p>
          <w:p w14:paraId="4C56AF20" w14:textId="60ED28D7" w:rsidR="00F419AF" w:rsidRPr="00865185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Staphyloma</w:t>
            </w:r>
            <w:proofErr w:type="spellEnd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proofErr w:type="spellStart"/>
            <w:r w:rsidRPr="00E87D01"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</w:p>
        </w:tc>
        <w:tc>
          <w:tcPr>
            <w:tcW w:w="1820" w:type="dxa"/>
          </w:tcPr>
          <w:p w14:paraId="4D7EA9D0" w14:textId="30E3C212" w:rsidR="00A422D9" w:rsidRPr="00A422D9" w:rsidRDefault="00A422D9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Auto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zomálně recesivní</w:t>
            </w: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</w:p>
          <w:p w14:paraId="11C214CD" w14:textId="75817F1A" w:rsidR="00B71168" w:rsidRDefault="00F419AF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</w:t>
            </w:r>
            <w:r w:rsidR="00A422D9" w:rsidRPr="00A422D9">
              <w:rPr>
                <w:rFonts w:ascii="Microsoft Sans Serif" w:hAnsi="Microsoft Sans Serif" w:cs="Microsoft Sans Serif"/>
                <w:sz w:val="22"/>
                <w:szCs w:val="32"/>
              </w:rPr>
              <w:t>olygen</w:t>
            </w:r>
            <w:r w:rsidR="00903551"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</w:p>
          <w:p w14:paraId="34893205" w14:textId="337CFE29" w:rsidR="00F419AF" w:rsidRDefault="00F419AF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NHEJ1</w:t>
            </w:r>
          </w:p>
        </w:tc>
        <w:tc>
          <w:tcPr>
            <w:tcW w:w="1891" w:type="dxa"/>
          </w:tcPr>
          <w:p w14:paraId="6D2F567C" w14:textId="77777777" w:rsidR="00E87D01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CH/CRD Chov na zvážení (krýt s DNA testem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clear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4C15D400" w14:textId="77777777" w:rsidR="00E87D01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E50CA07" w14:textId="5B70ACE6" w:rsidR="00B71168" w:rsidRPr="00865185" w:rsidRDefault="00E87D01" w:rsidP="00E87D0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Ostatní NE</w:t>
            </w:r>
          </w:p>
        </w:tc>
      </w:tr>
      <w:tr w:rsidR="00F419AF" w14:paraId="43A46DDE" w14:textId="77777777" w:rsidTr="006550ED">
        <w:trPr>
          <w:cantSplit/>
          <w:trHeight w:val="1134"/>
        </w:trPr>
        <w:tc>
          <w:tcPr>
            <w:tcW w:w="748" w:type="dxa"/>
            <w:vAlign w:val="center"/>
          </w:tcPr>
          <w:p w14:paraId="0E471795" w14:textId="69C01944" w:rsidR="00B71168" w:rsidRDefault="004E23C6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L</w:t>
            </w:r>
          </w:p>
        </w:tc>
        <w:tc>
          <w:tcPr>
            <w:tcW w:w="2256" w:type="dxa"/>
          </w:tcPr>
          <w:p w14:paraId="58606CDE" w14:textId="3AF87C2A" w:rsidR="00B71168" w:rsidRDefault="004E23C6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Mikropapila</w:t>
            </w:r>
          </w:p>
        </w:tc>
        <w:tc>
          <w:tcPr>
            <w:tcW w:w="2431" w:type="dxa"/>
          </w:tcPr>
          <w:p w14:paraId="063D7444" w14:textId="1EE0B4B2" w:rsidR="00B71168" w:rsidRPr="00865185" w:rsidRDefault="00B71168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820" w:type="dxa"/>
          </w:tcPr>
          <w:p w14:paraId="7EA21297" w14:textId="652A0545" w:rsidR="00B71168" w:rsidRDefault="004E23C6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891" w:type="dxa"/>
          </w:tcPr>
          <w:p w14:paraId="2AB02C68" w14:textId="15D1EBC5" w:rsidR="00B71168" w:rsidRPr="00865185" w:rsidRDefault="004E23C6" w:rsidP="001E3CD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3D409A0A" w14:textId="77777777" w:rsidR="006550ED" w:rsidRPr="007E0740" w:rsidRDefault="006550ED" w:rsidP="006550ED">
      <w:pPr>
        <w:spacing w:after="0" w:line="259" w:lineRule="auto"/>
        <w:rPr>
          <w:szCs w:val="24"/>
        </w:rPr>
      </w:pPr>
      <w:r>
        <w:rPr>
          <w:rFonts w:ascii="Microsoft Sans Serif" w:hAnsi="Microsoft Sans Serif" w:cs="Microsoft Sans Serif"/>
          <w:b/>
          <w:bCs/>
          <w:szCs w:val="24"/>
        </w:rPr>
        <w:t>Vyšetření CEA se doporučuje u štěňat ve stáří 6-8 týdnů po aplikaci mikročipu</w:t>
      </w:r>
    </w:p>
    <w:p w14:paraId="133789D8" w14:textId="617B3B69" w:rsidR="006A6FB0" w:rsidRPr="00D7084A" w:rsidRDefault="006A6FB0" w:rsidP="00D7084A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D7084A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C057" w14:textId="77777777" w:rsidR="00822BA0" w:rsidRDefault="00822BA0" w:rsidP="000972EF">
      <w:pPr>
        <w:spacing w:after="0" w:line="240" w:lineRule="auto"/>
      </w:pPr>
      <w:r>
        <w:separator/>
      </w:r>
    </w:p>
  </w:endnote>
  <w:endnote w:type="continuationSeparator" w:id="0">
    <w:p w14:paraId="61CF6367" w14:textId="77777777" w:rsidR="00822BA0" w:rsidRDefault="00822BA0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DE3A" w14:textId="77777777" w:rsidR="00822BA0" w:rsidRDefault="00822BA0" w:rsidP="000972EF">
      <w:pPr>
        <w:spacing w:after="0" w:line="240" w:lineRule="auto"/>
      </w:pPr>
      <w:r>
        <w:separator/>
      </w:r>
    </w:p>
  </w:footnote>
  <w:footnote w:type="continuationSeparator" w:id="0">
    <w:p w14:paraId="3EA87E47" w14:textId="77777777" w:rsidR="00822BA0" w:rsidRDefault="00822BA0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D2C89"/>
    <w:multiLevelType w:val="hybridMultilevel"/>
    <w:tmpl w:val="717C03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787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3C1A"/>
    <w:rsid w:val="00083415"/>
    <w:rsid w:val="000972EF"/>
    <w:rsid w:val="000A75AF"/>
    <w:rsid w:val="000B563B"/>
    <w:rsid w:val="000D2025"/>
    <w:rsid w:val="00142449"/>
    <w:rsid w:val="00161F3B"/>
    <w:rsid w:val="001E3CD8"/>
    <w:rsid w:val="001F36DB"/>
    <w:rsid w:val="001F476E"/>
    <w:rsid w:val="002055B0"/>
    <w:rsid w:val="0021182E"/>
    <w:rsid w:val="002206AC"/>
    <w:rsid w:val="0022597A"/>
    <w:rsid w:val="002779D7"/>
    <w:rsid w:val="0028756E"/>
    <w:rsid w:val="0029740C"/>
    <w:rsid w:val="002F7DB1"/>
    <w:rsid w:val="00337101"/>
    <w:rsid w:val="0036208A"/>
    <w:rsid w:val="00373A23"/>
    <w:rsid w:val="00384979"/>
    <w:rsid w:val="003D1102"/>
    <w:rsid w:val="003E12F1"/>
    <w:rsid w:val="003F6346"/>
    <w:rsid w:val="00402988"/>
    <w:rsid w:val="00444B73"/>
    <w:rsid w:val="004B7A43"/>
    <w:rsid w:val="004C1DA7"/>
    <w:rsid w:val="004E23C6"/>
    <w:rsid w:val="004E4455"/>
    <w:rsid w:val="005148BD"/>
    <w:rsid w:val="00530C2B"/>
    <w:rsid w:val="00534800"/>
    <w:rsid w:val="00542F08"/>
    <w:rsid w:val="00575AD9"/>
    <w:rsid w:val="005849D5"/>
    <w:rsid w:val="005A1FC2"/>
    <w:rsid w:val="005A28CA"/>
    <w:rsid w:val="00640012"/>
    <w:rsid w:val="006550ED"/>
    <w:rsid w:val="00655705"/>
    <w:rsid w:val="006713D5"/>
    <w:rsid w:val="006A14CD"/>
    <w:rsid w:val="006A6FB0"/>
    <w:rsid w:val="006B54E2"/>
    <w:rsid w:val="006D2874"/>
    <w:rsid w:val="00762F86"/>
    <w:rsid w:val="00785C7D"/>
    <w:rsid w:val="007A315C"/>
    <w:rsid w:val="00822BA0"/>
    <w:rsid w:val="00862031"/>
    <w:rsid w:val="00862CFA"/>
    <w:rsid w:val="00865185"/>
    <w:rsid w:val="00887ACA"/>
    <w:rsid w:val="008A0C3B"/>
    <w:rsid w:val="008C0B4B"/>
    <w:rsid w:val="008D161E"/>
    <w:rsid w:val="008E2F1C"/>
    <w:rsid w:val="008F4D1F"/>
    <w:rsid w:val="00903551"/>
    <w:rsid w:val="00934B6C"/>
    <w:rsid w:val="00995C27"/>
    <w:rsid w:val="00A1193A"/>
    <w:rsid w:val="00A317E5"/>
    <w:rsid w:val="00A422D9"/>
    <w:rsid w:val="00AB0FD9"/>
    <w:rsid w:val="00AC1EC2"/>
    <w:rsid w:val="00AF7E25"/>
    <w:rsid w:val="00B10BCB"/>
    <w:rsid w:val="00B5439B"/>
    <w:rsid w:val="00B71168"/>
    <w:rsid w:val="00BB4CCB"/>
    <w:rsid w:val="00C13DEF"/>
    <w:rsid w:val="00C36439"/>
    <w:rsid w:val="00C71395"/>
    <w:rsid w:val="00CE48B8"/>
    <w:rsid w:val="00CF199B"/>
    <w:rsid w:val="00D330F8"/>
    <w:rsid w:val="00D7084A"/>
    <w:rsid w:val="00D80302"/>
    <w:rsid w:val="00DC3B0D"/>
    <w:rsid w:val="00DD36C2"/>
    <w:rsid w:val="00DD6246"/>
    <w:rsid w:val="00DF609E"/>
    <w:rsid w:val="00E24098"/>
    <w:rsid w:val="00E53336"/>
    <w:rsid w:val="00E76D04"/>
    <w:rsid w:val="00E83337"/>
    <w:rsid w:val="00E87D01"/>
    <w:rsid w:val="00E94BB4"/>
    <w:rsid w:val="00EB7642"/>
    <w:rsid w:val="00F419AF"/>
    <w:rsid w:val="00FA6BD9"/>
    <w:rsid w:val="00FD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13</TotalTime>
  <Pages>1</Pages>
  <Words>252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12</cp:revision>
  <dcterms:created xsi:type="dcterms:W3CDTF">2025-01-07T20:11:00Z</dcterms:created>
  <dcterms:modified xsi:type="dcterms:W3CDTF">2025-04-27T20:38:00Z</dcterms:modified>
</cp:coreProperties>
</file>